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8F751" w14:textId="77777777" w:rsidR="00FC7819" w:rsidRDefault="00FC7819" w:rsidP="00FC78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JOHN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1234BE56" w14:textId="77777777" w:rsidR="00FC7819" w:rsidRDefault="00FC7819" w:rsidP="00FC78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0C76AFE7" w14:textId="77777777" w:rsidR="00FC7819" w:rsidRDefault="00FC7819" w:rsidP="00FC7819">
      <w:pPr>
        <w:pStyle w:val="NoSpacing"/>
        <w:rPr>
          <w:rFonts w:cs="Times New Roman"/>
          <w:szCs w:val="24"/>
        </w:rPr>
      </w:pPr>
    </w:p>
    <w:p w14:paraId="4046EF69" w14:textId="77777777" w:rsidR="00FC7819" w:rsidRDefault="00FC7819" w:rsidP="00FC7819">
      <w:pPr>
        <w:pStyle w:val="NoSpacing"/>
        <w:rPr>
          <w:rFonts w:cs="Times New Roman"/>
          <w:szCs w:val="24"/>
        </w:rPr>
      </w:pPr>
    </w:p>
    <w:p w14:paraId="7C5B5559" w14:textId="77777777" w:rsidR="00FC7819" w:rsidRDefault="00FC7819" w:rsidP="00FC78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was ordained to his first tonsure by James, Bishop of </w:t>
      </w:r>
      <w:proofErr w:type="spellStart"/>
      <w:r>
        <w:rPr>
          <w:rFonts w:cs="Times New Roman"/>
          <w:szCs w:val="24"/>
        </w:rPr>
        <w:t>Achonry</w:t>
      </w:r>
      <w:proofErr w:type="spellEnd"/>
      <w:r>
        <w:rPr>
          <w:rFonts w:cs="Times New Roman"/>
          <w:szCs w:val="24"/>
        </w:rPr>
        <w:t>.</w:t>
      </w:r>
    </w:p>
    <w:p w14:paraId="56E63F1A" w14:textId="77777777" w:rsidR="00FC7819" w:rsidRDefault="00FC7819" w:rsidP="00FC78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5A0FA761" w14:textId="77777777" w:rsidR="00FC7819" w:rsidRDefault="00FC7819" w:rsidP="00FC7819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p.196)</w:t>
      </w:r>
    </w:p>
    <w:p w14:paraId="25951366" w14:textId="77777777" w:rsidR="00FC7819" w:rsidRDefault="00FC7819" w:rsidP="00FC7819">
      <w:pPr>
        <w:pStyle w:val="NoSpacing"/>
        <w:rPr>
          <w:rFonts w:cs="Times New Roman"/>
          <w:szCs w:val="24"/>
        </w:rPr>
      </w:pPr>
    </w:p>
    <w:p w14:paraId="6315FDC1" w14:textId="77777777" w:rsidR="00FC7819" w:rsidRDefault="00FC7819" w:rsidP="00FC7819">
      <w:pPr>
        <w:pStyle w:val="NoSpacing"/>
        <w:rPr>
          <w:rFonts w:cs="Times New Roman"/>
          <w:szCs w:val="24"/>
        </w:rPr>
      </w:pPr>
    </w:p>
    <w:p w14:paraId="5DB4BCD0" w14:textId="77777777" w:rsidR="00FC7819" w:rsidRDefault="00FC7819" w:rsidP="00FC78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October 2023</w:t>
      </w:r>
    </w:p>
    <w:p w14:paraId="711BD9F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9EAC9" w14:textId="77777777" w:rsidR="00FC7819" w:rsidRDefault="00FC7819" w:rsidP="009139A6">
      <w:r>
        <w:separator/>
      </w:r>
    </w:p>
  </w:endnote>
  <w:endnote w:type="continuationSeparator" w:id="0">
    <w:p w14:paraId="4111035B" w14:textId="77777777" w:rsidR="00FC7819" w:rsidRDefault="00FC78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CA6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F77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218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61E51" w14:textId="77777777" w:rsidR="00FC7819" w:rsidRDefault="00FC7819" w:rsidP="009139A6">
      <w:r>
        <w:separator/>
      </w:r>
    </w:p>
  </w:footnote>
  <w:footnote w:type="continuationSeparator" w:id="0">
    <w:p w14:paraId="6C1B3A26" w14:textId="77777777" w:rsidR="00FC7819" w:rsidRDefault="00FC78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631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C0C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AAD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81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C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CFB71"/>
  <w15:chartTrackingRefBased/>
  <w15:docId w15:val="{52DF9C4C-AB93-48C7-9478-46E7A1FCC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2023-10-19T19:32:00Z</dcterms:created>
  <dcterms:modified xsi:type="dcterms:W3CDTF">2023-10-19T19:33:00Z</dcterms:modified>
</cp:coreProperties>
</file>